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53076" w14:textId="77777777" w:rsidR="00504CD8" w:rsidRDefault="00504CD8" w:rsidP="00504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PALMER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BF11E18" w14:textId="77777777" w:rsidR="00504CD8" w:rsidRDefault="00504CD8" w:rsidP="00504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Bonthorpe</w:t>
      </w:r>
      <w:proofErr w:type="spellEnd"/>
      <w:r>
        <w:rPr>
          <w:rFonts w:ascii="Times New Roman" w:hAnsi="Times New Roman" w:cs="Times New Roman"/>
        </w:rPr>
        <w:t>, Lincolnshire.</w:t>
      </w:r>
    </w:p>
    <w:p w14:paraId="1C1C690B" w14:textId="77777777" w:rsidR="00504CD8" w:rsidRDefault="00504CD8" w:rsidP="00504CD8">
      <w:pPr>
        <w:rPr>
          <w:rFonts w:ascii="Times New Roman" w:hAnsi="Times New Roman" w:cs="Times New Roman"/>
        </w:rPr>
      </w:pPr>
    </w:p>
    <w:p w14:paraId="08F69B3F" w14:textId="77777777" w:rsidR="00504CD8" w:rsidRDefault="00504CD8" w:rsidP="00504CD8">
      <w:pPr>
        <w:rPr>
          <w:rFonts w:ascii="Times New Roman" w:hAnsi="Times New Roman" w:cs="Times New Roman"/>
        </w:rPr>
      </w:pPr>
    </w:p>
    <w:p w14:paraId="77AE87F7" w14:textId="77777777" w:rsidR="00504CD8" w:rsidRDefault="00504CD8" w:rsidP="00504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Leonard Thornburgh(q.v.) brought a plaint of debt against him, Robert</w:t>
      </w:r>
    </w:p>
    <w:p w14:paraId="7DA304E4" w14:textId="77777777" w:rsidR="00504CD8" w:rsidRDefault="00504CD8" w:rsidP="00504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Anwick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Chaumberleyn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Anwick</w:t>
      </w:r>
      <w:proofErr w:type="spellEnd"/>
      <w:r>
        <w:rPr>
          <w:rFonts w:ascii="Times New Roman" w:hAnsi="Times New Roman" w:cs="Times New Roman"/>
        </w:rPr>
        <w:t>(q.v.).</w:t>
      </w:r>
    </w:p>
    <w:p w14:paraId="71FF89E6" w14:textId="77777777" w:rsidR="00504CD8" w:rsidRDefault="00504CD8" w:rsidP="00504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35A2C1F" w14:textId="77777777" w:rsidR="00504CD8" w:rsidRDefault="00504CD8" w:rsidP="00504CD8">
      <w:pPr>
        <w:rPr>
          <w:rFonts w:ascii="Times New Roman" w:hAnsi="Times New Roman" w:cs="Times New Roman"/>
        </w:rPr>
      </w:pPr>
    </w:p>
    <w:p w14:paraId="655B8CEF" w14:textId="77777777" w:rsidR="00504CD8" w:rsidRDefault="00504CD8" w:rsidP="00504CD8">
      <w:pPr>
        <w:rPr>
          <w:rFonts w:ascii="Times New Roman" w:hAnsi="Times New Roman" w:cs="Times New Roman"/>
        </w:rPr>
      </w:pPr>
    </w:p>
    <w:p w14:paraId="043A876B" w14:textId="77777777" w:rsidR="00504CD8" w:rsidRPr="002D2E2E" w:rsidRDefault="00504CD8" w:rsidP="00504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2019</w:t>
      </w:r>
    </w:p>
    <w:p w14:paraId="3F987D4F" w14:textId="77777777" w:rsidR="006B2F86" w:rsidRPr="00E71FC3" w:rsidRDefault="00504C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D710B" w14:textId="77777777" w:rsidR="00504CD8" w:rsidRDefault="00504CD8" w:rsidP="00E71FC3">
      <w:r>
        <w:separator/>
      </w:r>
    </w:p>
  </w:endnote>
  <w:endnote w:type="continuationSeparator" w:id="0">
    <w:p w14:paraId="1FE9D85C" w14:textId="77777777" w:rsidR="00504CD8" w:rsidRDefault="00504C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DC9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1292" w14:textId="77777777" w:rsidR="00504CD8" w:rsidRDefault="00504CD8" w:rsidP="00E71FC3">
      <w:r>
        <w:separator/>
      </w:r>
    </w:p>
  </w:footnote>
  <w:footnote w:type="continuationSeparator" w:id="0">
    <w:p w14:paraId="16910466" w14:textId="77777777" w:rsidR="00504CD8" w:rsidRDefault="00504C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CD8"/>
    <w:rsid w:val="001A7C09"/>
    <w:rsid w:val="00504C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DC3BD"/>
  <w15:chartTrackingRefBased/>
  <w15:docId w15:val="{BE1B1931-2F71-404C-83E7-B10041A7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4C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2019-02-19T19:34:00Z</dcterms:created>
  <dcterms:modified xsi:type="dcterms:W3CDTF">2019-02-19T19:34:00Z</dcterms:modified>
</cp:coreProperties>
</file>